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E59F4" w14:textId="08E63F9C" w:rsidR="006E5D65" w:rsidRPr="00E960BB" w:rsidRDefault="00CD6897" w:rsidP="7895C44F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7895C44F">
        <w:rPr>
          <w:rFonts w:ascii="Corbel" w:hAnsi="Corbel"/>
          <w:i/>
          <w:iCs/>
        </w:rPr>
        <w:t xml:space="preserve">Załącznik nr </w:t>
      </w:r>
      <w:r w:rsidR="006F31E2" w:rsidRPr="7895C44F">
        <w:rPr>
          <w:rFonts w:ascii="Corbel" w:hAnsi="Corbel"/>
          <w:i/>
          <w:iCs/>
        </w:rPr>
        <w:t>1.5</w:t>
      </w:r>
      <w:r w:rsidR="00D8678B" w:rsidRPr="7895C44F">
        <w:rPr>
          <w:rFonts w:ascii="Corbel" w:hAnsi="Corbel"/>
          <w:i/>
          <w:iCs/>
        </w:rPr>
        <w:t xml:space="preserve"> do Zarządzenia</w:t>
      </w:r>
      <w:r w:rsidR="002A22BF" w:rsidRPr="7895C44F">
        <w:rPr>
          <w:rFonts w:ascii="Corbel" w:hAnsi="Corbel"/>
          <w:i/>
          <w:iCs/>
        </w:rPr>
        <w:t xml:space="preserve"> Rektora UR</w:t>
      </w:r>
      <w:r w:rsidRPr="7895C44F">
        <w:rPr>
          <w:rFonts w:ascii="Corbel" w:hAnsi="Corbel"/>
          <w:i/>
          <w:iCs/>
        </w:rPr>
        <w:t xml:space="preserve"> nr </w:t>
      </w:r>
      <w:r w:rsidR="00F17567" w:rsidRPr="7895C44F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191EE6" w14:textId="40DAAF46" w:rsidR="0085747A" w:rsidRDefault="0071620A" w:rsidP="00F95F4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ADB0301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5447BE1E" w:rsidRPr="0ADB0301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8D376B" w:rsidRPr="008D376B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7175B528" w14:textId="681E66D5" w:rsidR="58345D35" w:rsidRDefault="58345D35" w:rsidP="7895C44F">
      <w:pPr>
        <w:spacing w:after="0" w:line="240" w:lineRule="exact"/>
        <w:ind w:left="2124" w:firstLine="708"/>
        <w:jc w:val="center"/>
        <w:rPr>
          <w:i/>
          <w:iCs/>
        </w:rPr>
      </w:pPr>
      <w:r w:rsidRPr="7895C44F">
        <w:rPr>
          <w:i/>
          <w:iCs/>
        </w:rPr>
        <w:t>(skrajne daty)</w:t>
      </w:r>
    </w:p>
    <w:p w14:paraId="4F0CD9C0" w14:textId="402496AA" w:rsidR="20B44D33" w:rsidRDefault="20B44D33" w:rsidP="20B44D33">
      <w:pPr>
        <w:spacing w:after="0" w:line="240" w:lineRule="exact"/>
        <w:ind w:left="1416"/>
        <w:jc w:val="both"/>
        <w:rPr>
          <w:rFonts w:ascii="Corbel" w:hAnsi="Corbel"/>
          <w:sz w:val="20"/>
          <w:szCs w:val="20"/>
        </w:rPr>
      </w:pPr>
    </w:p>
    <w:p w14:paraId="56569454" w14:textId="77777777" w:rsidR="00445970" w:rsidRPr="00EA4832" w:rsidRDefault="00445970" w:rsidP="63797F19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475B94">
        <w:rPr>
          <w:rFonts w:ascii="Corbel" w:hAnsi="Corbel"/>
          <w:sz w:val="20"/>
          <w:szCs w:val="20"/>
        </w:rPr>
        <w:t>2024/2025</w:t>
      </w:r>
      <w:r>
        <w:rPr>
          <w:rFonts w:ascii="Corbel" w:hAnsi="Corbel"/>
          <w:sz w:val="20"/>
          <w:szCs w:val="20"/>
        </w:rPr>
        <w:t xml:space="preserve"> 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AEA4E3C" w14:textId="77777777" w:rsidTr="0ADB0301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C797B09" w14:textId="77777777" w:rsidR="0085747A" w:rsidRPr="009C54AE" w:rsidRDefault="00117FA5" w:rsidP="20B44D33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0B44D33">
              <w:rPr>
                <w:rFonts w:ascii="Corbel" w:hAnsi="Corbel"/>
                <w:bCs/>
                <w:sz w:val="24"/>
                <w:szCs w:val="24"/>
              </w:rPr>
              <w:t>Ludy rdzenne w stosunkach międzynarodowych</w:t>
            </w:r>
          </w:p>
        </w:tc>
      </w:tr>
      <w:tr w:rsidR="0085747A" w:rsidRPr="009C54AE" w14:paraId="2AF56087" w14:textId="77777777" w:rsidTr="0ADB0301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D41CD7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5C0172EC" w14:textId="77777777" w:rsidTr="0ADB0301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75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0ADB0301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7DD16829" w:rsidR="0085747A" w:rsidRPr="009C54AE" w:rsidRDefault="00475B94" w:rsidP="20B44D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0B44D33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0ADB0301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CADDEE4" w14:textId="77777777" w:rsidTr="0ADB0301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10F33B" w14:textId="77777777" w:rsidR="0085747A" w:rsidRPr="009C54AE" w:rsidRDefault="00D955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Poziom I</w:t>
            </w:r>
          </w:p>
        </w:tc>
      </w:tr>
      <w:tr w:rsidR="0085747A" w:rsidRPr="009C54AE" w14:paraId="51B60F1E" w14:textId="77777777" w:rsidTr="0ADB0301">
        <w:trPr>
          <w:trHeight w:val="300"/>
        </w:trPr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212DCA85" w:rsidR="0085747A" w:rsidRPr="009C54AE" w:rsidRDefault="539524CF" w:rsidP="63797F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797F19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95560" w:rsidRPr="63797F19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9C54AE" w14:paraId="5B469018" w14:textId="77777777" w:rsidTr="0ADB0301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5CAA03C" w14:textId="77777777" w:rsidTr="0ADB0301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51DEEF" w14:textId="4E79DA36" w:rsidR="0085747A" w:rsidRPr="009C54AE" w:rsidRDefault="00D95560" w:rsidP="0ADB03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ADB0301">
              <w:rPr>
                <w:rFonts w:ascii="Corbel" w:hAnsi="Corbel"/>
                <w:b w:val="0"/>
                <w:sz w:val="24"/>
                <w:szCs w:val="24"/>
              </w:rPr>
              <w:t xml:space="preserve">III </w:t>
            </w:r>
            <w:r w:rsidR="39CB41F8" w:rsidRPr="0ADB0301">
              <w:rPr>
                <w:rFonts w:ascii="Corbel" w:hAnsi="Corbel"/>
                <w:b w:val="0"/>
                <w:sz w:val="24"/>
                <w:szCs w:val="24"/>
              </w:rPr>
              <w:t xml:space="preserve">/ </w:t>
            </w:r>
            <w:r w:rsidRPr="0ADB0301">
              <w:rPr>
                <w:rFonts w:ascii="Corbel" w:hAnsi="Corbel"/>
                <w:b w:val="0"/>
                <w:sz w:val="24"/>
                <w:szCs w:val="24"/>
              </w:rPr>
              <w:t xml:space="preserve">VI </w:t>
            </w:r>
          </w:p>
        </w:tc>
      </w:tr>
      <w:tr w:rsidR="0085747A" w:rsidRPr="009C54AE" w14:paraId="1F36C07E" w14:textId="77777777" w:rsidTr="0ADB0301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85747A" w:rsidRPr="009C54AE" w:rsidRDefault="00F95F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26EB6C12" w14:textId="77777777" w:rsidTr="0ADB0301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9556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04B1EAA" w14:textId="77777777" w:rsidTr="0ADB0301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9295ECB" w14:textId="77777777" w:rsidR="0085747A" w:rsidRPr="009C54AE" w:rsidRDefault="00117F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117FA5" w:rsidRPr="009C54AE" w14:paraId="6B4CB27B" w14:textId="77777777" w:rsidTr="0ADB0301">
        <w:tc>
          <w:tcPr>
            <w:tcW w:w="2694" w:type="dxa"/>
            <w:vAlign w:val="center"/>
          </w:tcPr>
          <w:p w14:paraId="471FE442" w14:textId="77777777" w:rsidR="00117FA5" w:rsidRPr="009C54AE" w:rsidRDefault="00117FA5" w:rsidP="00117FA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3751B" w14:textId="77777777" w:rsidR="00117FA5" w:rsidRPr="009C54AE" w:rsidRDefault="00117FA5" w:rsidP="00117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Grzegorz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4DE066A3" w14:textId="749CD7EE" w:rsidR="0085747A" w:rsidRPr="009C54AE" w:rsidRDefault="0085747A" w:rsidP="20B44D33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20B44D33">
        <w:rPr>
          <w:rFonts w:ascii="Corbel" w:hAnsi="Corbel"/>
          <w:sz w:val="24"/>
          <w:szCs w:val="24"/>
        </w:rPr>
        <w:t xml:space="preserve">* </w:t>
      </w:r>
      <w:r w:rsidRPr="20B44D33">
        <w:rPr>
          <w:rFonts w:ascii="Corbel" w:hAnsi="Corbel"/>
          <w:i/>
          <w:iCs/>
          <w:sz w:val="24"/>
          <w:szCs w:val="24"/>
        </w:rPr>
        <w:t>-</w:t>
      </w:r>
      <w:r w:rsidR="00B90885" w:rsidRPr="20B44D33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0B44D33">
        <w:rPr>
          <w:rFonts w:ascii="Corbel" w:hAnsi="Corbel"/>
          <w:b w:val="0"/>
          <w:sz w:val="24"/>
          <w:szCs w:val="24"/>
        </w:rPr>
        <w:t>e,</w:t>
      </w:r>
      <w:r w:rsidR="695B5376" w:rsidRPr="20B44D33">
        <w:rPr>
          <w:rFonts w:ascii="Corbel" w:hAnsi="Corbel"/>
          <w:b w:val="0"/>
          <w:sz w:val="24"/>
          <w:szCs w:val="24"/>
        </w:rPr>
        <w:t xml:space="preserve"> </w:t>
      </w:r>
      <w:r w:rsidRPr="20B44D33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0B44D33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975"/>
        <w:gridCol w:w="765"/>
        <w:gridCol w:w="990"/>
        <w:gridCol w:w="780"/>
        <w:gridCol w:w="840"/>
        <w:gridCol w:w="750"/>
        <w:gridCol w:w="915"/>
        <w:gridCol w:w="1095"/>
        <w:gridCol w:w="1333"/>
      </w:tblGrid>
      <w:tr w:rsidR="00015B8F" w:rsidRPr="009C54AE" w14:paraId="4A00F406" w14:textId="77777777" w:rsidTr="20B44D33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6F98F23" w14:textId="77777777" w:rsidTr="20B44D33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D955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A551" w14:textId="19CF382D" w:rsidR="00015B8F" w:rsidRPr="009C54AE" w:rsidRDefault="00F95F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0B44D33">
              <w:rPr>
                <w:rFonts w:ascii="Corbel" w:hAnsi="Corbel"/>
                <w:sz w:val="24"/>
                <w:szCs w:val="24"/>
              </w:rPr>
              <w:t>3</w:t>
            </w:r>
            <w:r w:rsidR="00D95560" w:rsidRPr="20B44D3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63797F19">
        <w:rPr>
          <w:rFonts w:ascii="Corbel" w:hAnsi="Corbel"/>
          <w:smallCaps w:val="0"/>
        </w:rPr>
        <w:t>1.</w:t>
      </w:r>
      <w:r w:rsidR="00E22FBC" w:rsidRPr="63797F19">
        <w:rPr>
          <w:rFonts w:ascii="Corbel" w:hAnsi="Corbel"/>
          <w:smallCaps w:val="0"/>
        </w:rPr>
        <w:t>2</w:t>
      </w:r>
      <w:r w:rsidR="00F83B28" w:rsidRPr="63797F19">
        <w:rPr>
          <w:rFonts w:ascii="Corbel" w:hAnsi="Corbel"/>
          <w:smallCaps w:val="0"/>
        </w:rPr>
        <w:t>.</w:t>
      </w:r>
      <w:r>
        <w:tab/>
      </w:r>
      <w:r w:rsidRPr="63797F19">
        <w:rPr>
          <w:rFonts w:ascii="Corbel" w:hAnsi="Corbel"/>
          <w:smallCaps w:val="0"/>
        </w:rPr>
        <w:t xml:space="preserve">Sposób realizacji zajęć  </w:t>
      </w:r>
    </w:p>
    <w:p w14:paraId="7BF5A7ED" w14:textId="11018D23" w:rsidR="63797F19" w:rsidRDefault="63797F19" w:rsidP="63797F19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u w:val="single"/>
        </w:rPr>
      </w:pPr>
    </w:p>
    <w:p w14:paraId="642E2D71" w14:textId="77777777" w:rsidR="0085747A" w:rsidRPr="00F95F4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F95F49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F95F49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  <w:r w:rsidR="00D95560" w:rsidRPr="00F95F49">
        <w:rPr>
          <w:rFonts w:ascii="Corbel" w:hAnsi="Corbel"/>
          <w:b w:val="0"/>
          <w:smallCaps w:val="0"/>
          <w:szCs w:val="24"/>
          <w:u w:val="single"/>
        </w:rPr>
        <w:t>(tak)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514C32BD" w:rsidR="00E22FBC" w:rsidRPr="009C54AE" w:rsidRDefault="00E22FBC" w:rsidP="63797F1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3797F19">
        <w:rPr>
          <w:rFonts w:ascii="Corbel" w:hAnsi="Corbel"/>
          <w:smallCaps w:val="0"/>
        </w:rPr>
        <w:t xml:space="preserve">1.3 </w:t>
      </w:r>
      <w:r>
        <w:tab/>
      </w:r>
      <w:r w:rsidRPr="63797F19">
        <w:rPr>
          <w:rFonts w:ascii="Corbel" w:hAnsi="Corbel"/>
          <w:smallCaps w:val="0"/>
        </w:rPr>
        <w:t>For</w:t>
      </w:r>
      <w:r w:rsidR="00445970" w:rsidRPr="63797F19">
        <w:rPr>
          <w:rFonts w:ascii="Corbel" w:hAnsi="Corbel"/>
          <w:smallCaps w:val="0"/>
        </w:rPr>
        <w:t xml:space="preserve">ma zaliczenia przedmiotu </w:t>
      </w:r>
      <w:r w:rsidRPr="63797F19">
        <w:rPr>
          <w:rFonts w:ascii="Corbel" w:hAnsi="Corbel"/>
          <w:smallCaps w:val="0"/>
        </w:rPr>
        <w:t xml:space="preserve">(z toku) </w:t>
      </w:r>
      <w:r w:rsidRPr="63797F19">
        <w:rPr>
          <w:rFonts w:ascii="Corbel" w:hAnsi="Corbel"/>
          <w:b w:val="0"/>
          <w:smallCaps w:val="0"/>
        </w:rPr>
        <w:t>(egzamin, zaliczenie z oceną, zaliczenie bez oceny)</w:t>
      </w:r>
    </w:p>
    <w:p w14:paraId="55D48E7E" w14:textId="77777777" w:rsidR="009C54AE" w:rsidRDefault="00D9556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CF2D8B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C42039" w14:textId="6ED970B5" w:rsidR="41722703" w:rsidRDefault="41722703" w:rsidP="41722703">
      <w:pPr>
        <w:pStyle w:val="Punktygwne"/>
        <w:spacing w:before="0" w:after="0"/>
        <w:rPr>
          <w:rFonts w:ascii="Corbel" w:hAnsi="Corbel"/>
        </w:rPr>
      </w:pPr>
    </w:p>
    <w:p w14:paraId="261BAAD1" w14:textId="77777777" w:rsidR="00E960BB" w:rsidRPr="009C54AE" w:rsidRDefault="0085747A" w:rsidP="63797F19">
      <w:pPr>
        <w:pStyle w:val="Punktygwne"/>
        <w:spacing w:before="0" w:after="0"/>
        <w:rPr>
          <w:rFonts w:ascii="Corbel" w:hAnsi="Corbel"/>
        </w:rPr>
      </w:pPr>
      <w:r w:rsidRPr="63797F19">
        <w:rPr>
          <w:rFonts w:ascii="Corbel" w:hAnsi="Corbel"/>
        </w:rPr>
        <w:t xml:space="preserve">2.Wymagania wstępne </w:t>
      </w:r>
    </w:p>
    <w:p w14:paraId="721168E2" w14:textId="7F50903A" w:rsidR="63797F19" w:rsidRDefault="63797F19" w:rsidP="63797F19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2A231D7" w14:textId="77777777" w:rsidTr="63797F19">
        <w:tc>
          <w:tcPr>
            <w:tcW w:w="9670" w:type="dxa"/>
          </w:tcPr>
          <w:p w14:paraId="0FB78278" w14:textId="6AACEAE8" w:rsidR="0085747A" w:rsidRPr="009C54AE" w:rsidRDefault="00117FA5" w:rsidP="63797F1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>Student posiada wiedzę o stosunkach międzynarodowych i najważniejszych organizacjach międzynarodowych</w:t>
            </w:r>
          </w:p>
        </w:tc>
      </w:tr>
    </w:tbl>
    <w:p w14:paraId="1FC3994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A27B47E" w:rsidR="0085747A" w:rsidRPr="00C05F44" w:rsidRDefault="0071620A" w:rsidP="63797F19">
      <w:pPr>
        <w:pStyle w:val="Punktygwne"/>
        <w:spacing w:before="0" w:after="0"/>
        <w:rPr>
          <w:rFonts w:ascii="Corbel" w:hAnsi="Corbel"/>
        </w:rPr>
      </w:pPr>
      <w:r w:rsidRPr="63797F19">
        <w:rPr>
          <w:rFonts w:ascii="Corbel" w:hAnsi="Corbel"/>
        </w:rPr>
        <w:lastRenderedPageBreak/>
        <w:t>3.</w:t>
      </w:r>
      <w:r w:rsidR="00A84C85" w:rsidRPr="63797F19">
        <w:rPr>
          <w:rFonts w:ascii="Corbel" w:hAnsi="Corbel"/>
        </w:rPr>
        <w:t>cele, efekty uczenia się</w:t>
      </w:r>
      <w:r w:rsidR="0085747A" w:rsidRPr="63797F19">
        <w:rPr>
          <w:rFonts w:ascii="Corbel" w:hAnsi="Corbel"/>
        </w:rPr>
        <w:t>, treści Programowe i stosowane metody Dydaktyczne</w:t>
      </w:r>
    </w:p>
    <w:p w14:paraId="0562CB0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CE0A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0338B576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CFC0F1F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historii i współczesnej sytuacji 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ludów rdzennych</w:t>
            </w:r>
          </w:p>
        </w:tc>
      </w:tr>
      <w:tr w:rsidR="0085747A" w:rsidRPr="009C54AE" w14:paraId="540F0573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D955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96345B" w14:textId="77777777" w:rsidR="0085747A" w:rsidRPr="009C54AE" w:rsidRDefault="0056137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wiedzą na temat </w:t>
            </w:r>
            <w:r w:rsidR="00117FA5">
              <w:rPr>
                <w:rFonts w:ascii="Corbel" w:hAnsi="Corbel"/>
                <w:b w:val="0"/>
                <w:sz w:val="24"/>
                <w:szCs w:val="24"/>
              </w:rPr>
              <w:t>prawnomiędzynarodowej ochrony praw ludów rdzennych</w:t>
            </w:r>
          </w:p>
        </w:tc>
      </w:tr>
      <w:tr w:rsidR="0085747A" w:rsidRPr="009C54AE" w14:paraId="34EFA0DA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6137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71F9D84" w14:textId="77777777" w:rsidR="0085747A" w:rsidRPr="009C54AE" w:rsidRDefault="00117FA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rolą ludów rdzennych w organizacjach międzynarodowych glokalnych i regionalnych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98A12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D85636D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CE6DE14" w14:textId="77777777" w:rsidR="0085747A" w:rsidRPr="009C54AE" w:rsidRDefault="00117FA5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pozycję ludów rdzennych w perspektywie historycznej</w:t>
            </w:r>
          </w:p>
        </w:tc>
        <w:tc>
          <w:tcPr>
            <w:tcW w:w="1873" w:type="dxa"/>
          </w:tcPr>
          <w:p w14:paraId="0AD3A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03,</w:t>
            </w:r>
          </w:p>
          <w:p w14:paraId="01A75E0E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  <w:bookmarkStart w:id="0" w:name="_GoBack"/>
        <w:bookmarkEnd w:id="0"/>
      </w:tr>
      <w:tr w:rsidR="00117FA5" w:rsidRPr="009C54AE" w14:paraId="58561B1B" w14:textId="77777777" w:rsidTr="005E6E85">
        <w:tc>
          <w:tcPr>
            <w:tcW w:w="1701" w:type="dxa"/>
          </w:tcPr>
          <w:p w14:paraId="56A76B19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6ED44D" w14:textId="77777777" w:rsidR="00117FA5" w:rsidRDefault="00117FA5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rolę ludów rdzennych w organizacjach międzynarodowych</w:t>
            </w:r>
          </w:p>
        </w:tc>
        <w:tc>
          <w:tcPr>
            <w:tcW w:w="1873" w:type="dxa"/>
          </w:tcPr>
          <w:p w14:paraId="4BB8B948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68C08EDC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54A9346" w14:textId="77777777" w:rsidR="0085747A" w:rsidRPr="009C54AE" w:rsidRDefault="00117FA5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zebrać, 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 xml:space="preserve">dokonać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selekcji i zinterpretować informacje na temat sytuacji ludów rdzennych w skali regionalnej i globalnej</w:t>
            </w:r>
          </w:p>
        </w:tc>
        <w:tc>
          <w:tcPr>
            <w:tcW w:w="1873" w:type="dxa"/>
          </w:tcPr>
          <w:p w14:paraId="7DB8E7D1" w14:textId="77777777" w:rsidR="0085747A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220D8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03A8663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K_U02,</w:t>
            </w:r>
          </w:p>
          <w:p w14:paraId="2A4E307F" w14:textId="77777777" w:rsidR="00117FA5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946DB82" w14:textId="77777777" w:rsidR="00117FA5" w:rsidRPr="009C54AE" w:rsidRDefault="00117FA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7F3FAF1" w14:textId="77777777" w:rsidTr="005E6E85">
        <w:tc>
          <w:tcPr>
            <w:tcW w:w="1701" w:type="dxa"/>
          </w:tcPr>
          <w:p w14:paraId="78C319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17FA5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4D55FC29" w14:textId="77777777" w:rsidR="0085747A" w:rsidRPr="009C54AE" w:rsidRDefault="00830F07" w:rsidP="006416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wykorzystuje zebrane materiały do przedstawienia opracowania dotyczącego sytuacji poszczególnych ludów rdzennych, lub ich grup w określonych państwach i regionach</w:t>
            </w:r>
          </w:p>
        </w:tc>
        <w:tc>
          <w:tcPr>
            <w:tcW w:w="1873" w:type="dxa"/>
          </w:tcPr>
          <w:p w14:paraId="0495AD78" w14:textId="77777777" w:rsidR="0085747A" w:rsidRPr="009C54AE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0FFD37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3797F19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B699379" w14:textId="77777777" w:rsidTr="63797F19">
        <w:tc>
          <w:tcPr>
            <w:tcW w:w="9639" w:type="dxa"/>
          </w:tcPr>
          <w:p w14:paraId="3FE9F23F" w14:textId="2EB7D5F2" w:rsidR="0085747A" w:rsidRPr="009C54AE" w:rsidRDefault="7C0E194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3797F19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3DE523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3797F1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63797F19">
        <w:rPr>
          <w:rFonts w:ascii="Corbel" w:hAnsi="Corbel"/>
          <w:sz w:val="24"/>
          <w:szCs w:val="24"/>
        </w:rPr>
        <w:t xml:space="preserve">, </w:t>
      </w:r>
      <w:r w:rsidRPr="63797F1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ADB0301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A22C9AF" w14:textId="77777777" w:rsidTr="0ADB0301">
        <w:tc>
          <w:tcPr>
            <w:tcW w:w="9639" w:type="dxa"/>
          </w:tcPr>
          <w:p w14:paraId="7713BC8C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Ludy rdzenne – zakres podmiotowy </w:t>
            </w:r>
          </w:p>
        </w:tc>
      </w:tr>
      <w:tr w:rsidR="0085747A" w:rsidRPr="009C54AE" w14:paraId="492C9C58" w14:textId="77777777" w:rsidTr="0ADB0301">
        <w:tc>
          <w:tcPr>
            <w:tcW w:w="9639" w:type="dxa"/>
          </w:tcPr>
          <w:p w14:paraId="0E491EFE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Rys historyczny sytuacji ludów rdzennych</w:t>
            </w:r>
          </w:p>
        </w:tc>
      </w:tr>
      <w:tr w:rsidR="00830F07" w:rsidRPr="009C54AE" w14:paraId="03FAE7C3" w14:textId="77777777" w:rsidTr="0ADB0301">
        <w:tc>
          <w:tcPr>
            <w:tcW w:w="9639" w:type="dxa"/>
          </w:tcPr>
          <w:p w14:paraId="1FF75244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Współczesna międzynarodowa ochrona praw ludów rdzennych</w:t>
            </w:r>
          </w:p>
        </w:tc>
      </w:tr>
      <w:tr w:rsidR="00830F07" w:rsidRPr="009C54AE" w14:paraId="761A2755" w14:textId="77777777" w:rsidTr="0ADB0301">
        <w:tc>
          <w:tcPr>
            <w:tcW w:w="9639" w:type="dxa"/>
          </w:tcPr>
          <w:p w14:paraId="57661B4E" w14:textId="77777777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Ochrona praw ludów rdzennych w wybranych państwach</w:t>
            </w:r>
          </w:p>
        </w:tc>
      </w:tr>
      <w:tr w:rsidR="00830F07" w:rsidRPr="009C54AE" w14:paraId="44941653" w14:textId="77777777" w:rsidTr="0ADB0301">
        <w:tc>
          <w:tcPr>
            <w:tcW w:w="9639" w:type="dxa"/>
          </w:tcPr>
          <w:p w14:paraId="2320E398" w14:textId="6CC257EC" w:rsidR="00830F07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ADB0301">
              <w:rPr>
                <w:rFonts w:ascii="Corbel" w:hAnsi="Corbel"/>
                <w:sz w:val="24"/>
                <w:szCs w:val="24"/>
              </w:rPr>
              <w:t>Historyczne, etyczne i prawne uwarunkowania współczesnej znaczenia ludów rdzennych w</w:t>
            </w:r>
            <w:r w:rsidR="7ACC4EC6" w:rsidRPr="0ADB03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ADB0301">
              <w:rPr>
                <w:rFonts w:ascii="Corbel" w:hAnsi="Corbel"/>
                <w:sz w:val="24"/>
                <w:szCs w:val="24"/>
              </w:rPr>
              <w:t>relacjach międzynarodowych</w:t>
            </w:r>
          </w:p>
        </w:tc>
      </w:tr>
      <w:tr w:rsidR="0085747A" w:rsidRPr="009C54AE" w14:paraId="591C6086" w14:textId="77777777" w:rsidTr="0ADB0301">
        <w:tc>
          <w:tcPr>
            <w:tcW w:w="9639" w:type="dxa"/>
          </w:tcPr>
          <w:p w14:paraId="7EDE8749" w14:textId="77777777" w:rsidR="0085747A" w:rsidRPr="009C54AE" w:rsidRDefault="00830F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Pozycja ludów rdzennych w organizacjach międzynarodowych</w:t>
            </w:r>
          </w:p>
        </w:tc>
      </w:tr>
    </w:tbl>
    <w:p w14:paraId="07547A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3B82D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3797F19">
        <w:rPr>
          <w:rFonts w:ascii="Corbel" w:hAnsi="Corbel"/>
          <w:smallCaps w:val="0"/>
        </w:rPr>
        <w:lastRenderedPageBreak/>
        <w:t>3.4 Metody dydaktyczne</w:t>
      </w:r>
    </w:p>
    <w:p w14:paraId="07459315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EDABF" w14:textId="77777777" w:rsidR="006342B2" w:rsidRPr="009C54AE" w:rsidRDefault="00830F07" w:rsidP="4ECA70EB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4ECA70EB">
        <w:rPr>
          <w:rFonts w:ascii="Corbel" w:hAnsi="Corbel"/>
          <w:b w:val="0"/>
          <w:smallCaps w:val="0"/>
        </w:rPr>
        <w:t>Wykład problemowy, projekt badawczy, praca w grupach, dyskusja</w:t>
      </w:r>
    </w:p>
    <w:p w14:paraId="6537F28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FB9E2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0DF9E5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3797F19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55A8BC5" w:rsidR="0085747A" w:rsidRPr="009C54AE" w:rsidRDefault="00A84C85" w:rsidP="63797F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42CE968E"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14B1355" w14:textId="77777777" w:rsidTr="63797F19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DF8A076" w14:textId="77777777" w:rsidR="0085747A" w:rsidRPr="00F95F49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95F49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26" w:type="dxa"/>
          </w:tcPr>
          <w:p w14:paraId="636E6465" w14:textId="6DFA3C1C" w:rsidR="0085747A" w:rsidRPr="009C54AE" w:rsidRDefault="5D0F33FA" w:rsidP="63797F1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797F19">
              <w:rPr>
                <w:rFonts w:ascii="Corbel" w:hAnsi="Corbel"/>
                <w:b w:val="0"/>
              </w:rPr>
              <w:t>Konw</w:t>
            </w:r>
            <w:proofErr w:type="spellEnd"/>
            <w:r w:rsidRPr="63797F19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14D718C5" w14:textId="77777777" w:rsidTr="63797F19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B3F9D3" w14:textId="77777777" w:rsidR="0085747A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F95F49">
              <w:rPr>
                <w:rFonts w:ascii="Corbel" w:hAnsi="Corbel"/>
                <w:b w:val="0"/>
                <w:szCs w:val="24"/>
              </w:rPr>
              <w:t xml:space="preserve">, praca </w:t>
            </w:r>
          </w:p>
        </w:tc>
        <w:tc>
          <w:tcPr>
            <w:tcW w:w="2126" w:type="dxa"/>
          </w:tcPr>
          <w:p w14:paraId="168181B4" w14:textId="596EE263" w:rsidR="0085747A" w:rsidRPr="009C54AE" w:rsidRDefault="06513F09" w:rsidP="63797F1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797F19">
              <w:rPr>
                <w:rFonts w:ascii="Corbel" w:hAnsi="Corbel"/>
                <w:b w:val="0"/>
              </w:rPr>
              <w:t>Konw</w:t>
            </w:r>
            <w:proofErr w:type="spellEnd"/>
            <w:r w:rsidRPr="63797F19">
              <w:rPr>
                <w:rFonts w:ascii="Corbel" w:hAnsi="Corbel"/>
                <w:b w:val="0"/>
              </w:rPr>
              <w:t>.</w:t>
            </w:r>
          </w:p>
        </w:tc>
      </w:tr>
      <w:tr w:rsidR="00F95F49" w:rsidRPr="009C54AE" w14:paraId="421E83EE" w14:textId="77777777" w:rsidTr="63797F19">
        <w:tc>
          <w:tcPr>
            <w:tcW w:w="1985" w:type="dxa"/>
          </w:tcPr>
          <w:p w14:paraId="002D746F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0904229" w14:textId="77777777" w:rsidR="00F95F49" w:rsidRPr="009C54AE" w:rsidRDefault="00F95F49" w:rsidP="00F95F4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praca </w:t>
            </w:r>
          </w:p>
        </w:tc>
        <w:tc>
          <w:tcPr>
            <w:tcW w:w="2126" w:type="dxa"/>
          </w:tcPr>
          <w:p w14:paraId="10B9B308" w14:textId="267C6A6B" w:rsidR="00F95F49" w:rsidRDefault="5EF88F85" w:rsidP="63797F19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63797F19">
              <w:rPr>
                <w:rFonts w:ascii="Corbel" w:hAnsi="Corbel"/>
                <w:b w:val="0"/>
              </w:rPr>
              <w:t>Konw</w:t>
            </w:r>
            <w:proofErr w:type="spellEnd"/>
            <w:r w:rsidRPr="63797F19">
              <w:rPr>
                <w:rFonts w:ascii="Corbel" w:hAnsi="Corbel"/>
                <w:b w:val="0"/>
              </w:rPr>
              <w:t>.</w:t>
            </w:r>
          </w:p>
        </w:tc>
      </w:tr>
      <w:tr w:rsidR="63797F19" w14:paraId="22478093" w14:textId="77777777" w:rsidTr="00993074">
        <w:trPr>
          <w:trHeight w:val="390"/>
        </w:trPr>
        <w:tc>
          <w:tcPr>
            <w:tcW w:w="1962" w:type="dxa"/>
          </w:tcPr>
          <w:p w14:paraId="48425D4F" w14:textId="4F70CEE7" w:rsidR="5EF88F85" w:rsidRDefault="5EF88F85" w:rsidP="63797F19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63797F19">
              <w:rPr>
                <w:rFonts w:ascii="Corbel" w:hAnsi="Corbel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3B34D686" w14:textId="3DB2F516" w:rsidR="5EF88F85" w:rsidRDefault="5EF88F85" w:rsidP="63797F19">
            <w:pPr>
              <w:pStyle w:val="Punktygwne"/>
              <w:rPr>
                <w:rFonts w:ascii="Corbel" w:hAnsi="Corbel"/>
                <w:bCs/>
                <w:szCs w:val="24"/>
              </w:rPr>
            </w:pPr>
            <w:r w:rsidRPr="63797F19">
              <w:rPr>
                <w:rFonts w:ascii="Corbel" w:hAnsi="Corbel"/>
                <w:bCs/>
                <w:szCs w:val="24"/>
              </w:rPr>
              <w:t>Obserwacja w trakcie zajęć, praca</w:t>
            </w:r>
          </w:p>
        </w:tc>
        <w:tc>
          <w:tcPr>
            <w:tcW w:w="2117" w:type="dxa"/>
          </w:tcPr>
          <w:p w14:paraId="6E38B679" w14:textId="07E093C3" w:rsidR="5EF88F85" w:rsidRDefault="5EF88F85" w:rsidP="63797F19">
            <w:pPr>
              <w:pStyle w:val="Punktygwne"/>
              <w:rPr>
                <w:rFonts w:ascii="Corbel" w:hAnsi="Corbel"/>
                <w:bCs/>
                <w:szCs w:val="24"/>
              </w:rPr>
            </w:pPr>
            <w:proofErr w:type="spellStart"/>
            <w:r w:rsidRPr="63797F19">
              <w:rPr>
                <w:rFonts w:ascii="Corbel" w:hAnsi="Corbel"/>
                <w:bCs/>
                <w:szCs w:val="24"/>
              </w:rPr>
              <w:t>Konw</w:t>
            </w:r>
            <w:proofErr w:type="spellEnd"/>
            <w:r w:rsidRPr="63797F19">
              <w:rPr>
                <w:rFonts w:ascii="Corbel" w:hAnsi="Corbel"/>
                <w:bCs/>
                <w:szCs w:val="24"/>
              </w:rPr>
              <w:t>.</w:t>
            </w:r>
          </w:p>
        </w:tc>
      </w:tr>
    </w:tbl>
    <w:p w14:paraId="144A5D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38610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F8DB1C3" w14:textId="77777777" w:rsidTr="00923D7D">
        <w:tc>
          <w:tcPr>
            <w:tcW w:w="9670" w:type="dxa"/>
          </w:tcPr>
          <w:p w14:paraId="637805D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5B659D9" w14:textId="77777777" w:rsidR="00923D7D" w:rsidRPr="009C54AE" w:rsidRDefault="00043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Aktywne uczestnictwo w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zajęciach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przedstawienie </w:t>
            </w:r>
            <w:r w:rsidR="00830F07">
              <w:rPr>
                <w:rFonts w:ascii="Corbel" w:hAnsi="Corbel"/>
                <w:b w:val="0"/>
                <w:smallCaps w:val="0"/>
                <w:szCs w:val="24"/>
              </w:rPr>
              <w:t>projektu badawczego</w:t>
            </w:r>
          </w:p>
          <w:p w14:paraId="463F29E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B7B4B8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0FF5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808A828" w14:textId="77777777" w:rsidTr="7895C44F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27268D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CAABB4C" w14:textId="77777777" w:rsidTr="7895C44F">
        <w:tc>
          <w:tcPr>
            <w:tcW w:w="4962" w:type="dxa"/>
          </w:tcPr>
          <w:p w14:paraId="5D831C10" w14:textId="199542E4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3797F19">
              <w:rPr>
                <w:rFonts w:ascii="Corbel" w:hAnsi="Corbel"/>
                <w:sz w:val="24"/>
                <w:szCs w:val="24"/>
              </w:rPr>
              <w:t>G</w:t>
            </w:r>
            <w:r w:rsidR="0085747A" w:rsidRPr="63797F1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3797F19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3797F19">
              <w:rPr>
                <w:rFonts w:ascii="Corbel" w:hAnsi="Corbel"/>
                <w:sz w:val="24"/>
                <w:szCs w:val="24"/>
              </w:rPr>
              <w:t xml:space="preserve"> w</w:t>
            </w:r>
            <w:r w:rsidRPr="63797F19">
              <w:rPr>
                <w:rFonts w:ascii="Corbel" w:hAnsi="Corbel"/>
                <w:sz w:val="24"/>
                <w:szCs w:val="24"/>
              </w:rPr>
              <w:t>ynikające</w:t>
            </w:r>
            <w:r w:rsidR="7957E3A4" w:rsidRPr="63797F19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3797F19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3797F19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4FC30654" w:rsidRPr="63797F19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379D3FFD">
              <w:t xml:space="preserve"> </w:t>
            </w:r>
            <w:r w:rsidRPr="63797F1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0DA3216" w14:textId="77777777" w:rsidR="0085747A" w:rsidRPr="009C54AE" w:rsidRDefault="4A6D5FE1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7895C44F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548879C" w14:textId="77777777" w:rsidTr="7895C44F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D5C510C" w14:textId="77777777" w:rsidR="00C61DC5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2B55E3E1" w14:textId="77777777" w:rsidTr="7895C44F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7</w:t>
            </w:r>
            <w:r w:rsidR="4A6D5FE1" w:rsidRPr="7895C44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14D69615" w14:textId="77777777" w:rsidTr="7895C44F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4221243" w14:textId="6BFFA0BE" w:rsidR="0085747A" w:rsidRPr="009C54AE" w:rsidRDefault="64FC013A" w:rsidP="7895C4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895C44F">
              <w:rPr>
                <w:rFonts w:ascii="Corbel" w:hAnsi="Corbel"/>
                <w:sz w:val="24"/>
                <w:szCs w:val="24"/>
              </w:rPr>
              <w:t>3</w:t>
            </w:r>
            <w:r w:rsidR="3A1FA28E" w:rsidRPr="7895C44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630AD6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99DF26" w14:textId="7967873B" w:rsidR="63797F19" w:rsidRDefault="63797F19" w:rsidP="63797F19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182907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63797F19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BA226A1" w14:textId="77FBDEB4" w:rsidR="0085747A" w:rsidRPr="009C54AE" w:rsidRDefault="724451E5" w:rsidP="63797F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3797F19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63797F19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7AD93B2" w14:textId="60FD80B5" w:rsidR="0085747A" w:rsidRPr="009C54AE" w:rsidRDefault="73757F62" w:rsidP="63797F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3797F19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DE4B5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6204FF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5778B21" w14:textId="77777777" w:rsidTr="7895C44F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797F1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3D861086" w14:textId="6B59756C" w:rsidR="63797F19" w:rsidRDefault="63797F19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4422BE4" w14:textId="1373B0A4" w:rsidR="00043771" w:rsidRDefault="00830F07" w:rsidP="7895C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7895C44F">
              <w:rPr>
                <w:rFonts w:ascii="Corbel" w:hAnsi="Corbel"/>
                <w:b w:val="0"/>
                <w:smallCaps w:val="0"/>
              </w:rPr>
              <w:t>Bonusiak</w:t>
            </w:r>
            <w:proofErr w:type="spellEnd"/>
            <w:r w:rsidRPr="7895C44F">
              <w:rPr>
                <w:rFonts w:ascii="Corbel" w:hAnsi="Corbel"/>
                <w:b w:val="0"/>
                <w:smallCaps w:val="0"/>
              </w:rPr>
              <w:t xml:space="preserve"> G, Status </w:t>
            </w:r>
            <w:proofErr w:type="spellStart"/>
            <w:r w:rsidRPr="7895C44F">
              <w:rPr>
                <w:rFonts w:ascii="Corbel" w:hAnsi="Corbel"/>
                <w:b w:val="0"/>
                <w:smallCaps w:val="0"/>
              </w:rPr>
              <w:t>Saamów</w:t>
            </w:r>
            <w:proofErr w:type="spellEnd"/>
            <w:r w:rsidRPr="7895C44F">
              <w:rPr>
                <w:rFonts w:ascii="Corbel" w:hAnsi="Corbel"/>
                <w:b w:val="0"/>
                <w:smallCaps w:val="0"/>
              </w:rPr>
              <w:t xml:space="preserve"> w państwach nordyckich w świetle międzynarodowej ochrony praw ludó</w:t>
            </w:r>
            <w:r w:rsidR="05105773" w:rsidRPr="7895C44F">
              <w:rPr>
                <w:rFonts w:ascii="Corbel" w:hAnsi="Corbel"/>
                <w:b w:val="0"/>
                <w:smallCaps w:val="0"/>
              </w:rPr>
              <w:t>w</w:t>
            </w:r>
            <w:r w:rsidRPr="7895C44F">
              <w:rPr>
                <w:rFonts w:ascii="Corbel" w:hAnsi="Corbel"/>
                <w:b w:val="0"/>
                <w:smallCaps w:val="0"/>
              </w:rPr>
              <w:fldChar w:fldCharType="begin"/>
            </w:r>
            <w:r w:rsidRPr="7895C44F">
              <w:rPr>
                <w:rFonts w:ascii="Corbel" w:hAnsi="Corbel"/>
                <w:b w:val="0"/>
                <w:smallCaps w:val="0"/>
              </w:rPr>
              <w:instrText xml:space="preserve"> LISTNUM </w:instrText>
            </w:r>
            <w:r w:rsidRPr="7895C44F">
              <w:rPr>
                <w:rFonts w:ascii="Corbel" w:hAnsi="Corbel"/>
                <w:b w:val="0"/>
                <w:smallCaps w:val="0"/>
              </w:rPr>
              <w:fldChar w:fldCharType="end"/>
            </w:r>
            <w:r w:rsidRPr="7895C44F">
              <w:rPr>
                <w:rFonts w:ascii="Corbel" w:hAnsi="Corbel"/>
                <w:b w:val="0"/>
                <w:smallCaps w:val="0"/>
              </w:rPr>
              <w:t xml:space="preserve"> rdzennych, UR, Rzeszów 2016</w:t>
            </w:r>
          </w:p>
          <w:p w14:paraId="26CD408F" w14:textId="6D368F82" w:rsidR="00830F07" w:rsidRPr="009C54AE" w:rsidRDefault="00830F07" w:rsidP="7895C4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895C44F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Ludy tubylcze. Czwarty Świat, dziedzictwo kolonializmu, skanseny świata czy partnerzy narodów?, Wyd. </w:t>
            </w:r>
            <w:proofErr w:type="spellStart"/>
            <w:r w:rsidRPr="7895C44F">
              <w:rPr>
                <w:rFonts w:ascii="Corbel" w:hAnsi="Corbel"/>
                <w:b w:val="0"/>
                <w:smallCaps w:val="0"/>
                <w:color w:val="000000" w:themeColor="text1"/>
              </w:rPr>
              <w:t>Comandor</w:t>
            </w:r>
            <w:proofErr w:type="spellEnd"/>
            <w:r w:rsidRPr="7895C44F">
              <w:rPr>
                <w:rFonts w:ascii="Corbel" w:hAnsi="Corbel"/>
                <w:b w:val="0"/>
                <w:smallCaps w:val="0"/>
                <w:color w:val="000000" w:themeColor="text1"/>
              </w:rPr>
              <w:t>, Warszawa 2007</w:t>
            </w:r>
          </w:p>
        </w:tc>
      </w:tr>
      <w:tr w:rsidR="0085747A" w:rsidRPr="009C54AE" w14:paraId="053102AB" w14:textId="77777777" w:rsidTr="7895C44F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3797F1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95E724" w14:textId="5BBCA663" w:rsidR="63797F19" w:rsidRDefault="63797F19" w:rsidP="63797F19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4EFE6AB" w14:textId="77777777" w:rsidR="00E341A9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Szpak A., Bezpieczeństwo ludzkie ludów tubylczych w Arktyce na przykładzie Samów. Wybrane zagadnienia, UMK, Toruń 2018</w:t>
            </w:r>
          </w:p>
          <w:p w14:paraId="2DBF0D7D" w14:textId="77777777" w:rsidR="00830F07" w:rsidRDefault="00830F07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1D2EFF57" w14:textId="77777777" w:rsidR="00830F07" w:rsidRPr="009C54AE" w:rsidRDefault="003F3382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akty prawa międzynarodowego</w:t>
            </w:r>
          </w:p>
        </w:tc>
      </w:tr>
    </w:tbl>
    <w:p w14:paraId="6B62F1B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F2C34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376B7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30AC3" w14:textId="77777777" w:rsidR="006359FF" w:rsidRDefault="006359FF" w:rsidP="00C16ABF">
      <w:pPr>
        <w:spacing w:after="0" w:line="240" w:lineRule="auto"/>
      </w:pPr>
      <w:r>
        <w:separator/>
      </w:r>
    </w:p>
  </w:endnote>
  <w:endnote w:type="continuationSeparator" w:id="0">
    <w:p w14:paraId="5E41734D" w14:textId="77777777" w:rsidR="006359FF" w:rsidRDefault="006359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7146C" w14:textId="77777777" w:rsidR="006359FF" w:rsidRDefault="006359FF" w:rsidP="00C16ABF">
      <w:pPr>
        <w:spacing w:after="0" w:line="240" w:lineRule="auto"/>
      </w:pPr>
      <w:r>
        <w:separator/>
      </w:r>
    </w:p>
  </w:footnote>
  <w:footnote w:type="continuationSeparator" w:id="0">
    <w:p w14:paraId="24DE2B64" w14:textId="77777777" w:rsidR="006359FF" w:rsidRDefault="006359FF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9h8nDKfxVkOz/M" int2:id="gRiKkxwO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0D8"/>
    <w:rsid w:val="00022ECE"/>
    <w:rsid w:val="00042A51"/>
    <w:rsid w:val="00042D2E"/>
    <w:rsid w:val="0004377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7FA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5155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382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5B94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76B7"/>
    <w:rsid w:val="00543ACC"/>
    <w:rsid w:val="005613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42B2"/>
    <w:rsid w:val="006359FF"/>
    <w:rsid w:val="006416A6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07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76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4C9"/>
    <w:rsid w:val="00993074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57D7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8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5560"/>
    <w:rsid w:val="00DA2114"/>
    <w:rsid w:val="00DD39C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1A9"/>
    <w:rsid w:val="00E4363D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3656"/>
    <w:rsid w:val="00EE5457"/>
    <w:rsid w:val="00F070AB"/>
    <w:rsid w:val="00F17567"/>
    <w:rsid w:val="00F27A7B"/>
    <w:rsid w:val="00F526AF"/>
    <w:rsid w:val="00F617C3"/>
    <w:rsid w:val="00F7066B"/>
    <w:rsid w:val="00F83B28"/>
    <w:rsid w:val="00F95F4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ECB07E"/>
    <w:rsid w:val="05105773"/>
    <w:rsid w:val="06513F09"/>
    <w:rsid w:val="06D9A8CA"/>
    <w:rsid w:val="093F32A0"/>
    <w:rsid w:val="0A11498C"/>
    <w:rsid w:val="0ADB0301"/>
    <w:rsid w:val="0FA2EC6D"/>
    <w:rsid w:val="1B79DC2E"/>
    <w:rsid w:val="20B44D33"/>
    <w:rsid w:val="267849AF"/>
    <w:rsid w:val="379D3FFD"/>
    <w:rsid w:val="39CB41F8"/>
    <w:rsid w:val="3A1FA28E"/>
    <w:rsid w:val="3A6D19B5"/>
    <w:rsid w:val="40DC5B39"/>
    <w:rsid w:val="41722703"/>
    <w:rsid w:val="42CE968E"/>
    <w:rsid w:val="4A6D5FE1"/>
    <w:rsid w:val="4D12D0D3"/>
    <w:rsid w:val="4ECA70EB"/>
    <w:rsid w:val="4FC30654"/>
    <w:rsid w:val="52963CEA"/>
    <w:rsid w:val="539524CF"/>
    <w:rsid w:val="5447BE1E"/>
    <w:rsid w:val="58345D35"/>
    <w:rsid w:val="5D0F33FA"/>
    <w:rsid w:val="5EF88F85"/>
    <w:rsid w:val="613FBB5B"/>
    <w:rsid w:val="63797F19"/>
    <w:rsid w:val="64FC013A"/>
    <w:rsid w:val="673905CB"/>
    <w:rsid w:val="695B5376"/>
    <w:rsid w:val="704C55F5"/>
    <w:rsid w:val="724451E5"/>
    <w:rsid w:val="73757F62"/>
    <w:rsid w:val="747EC592"/>
    <w:rsid w:val="7895C44F"/>
    <w:rsid w:val="7957E3A4"/>
    <w:rsid w:val="7ACC4EC6"/>
    <w:rsid w:val="7B8F089C"/>
    <w:rsid w:val="7C0E1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31AD6"/>
  <w15:docId w15:val="{50636D9B-5897-489E-8B07-A8DE051F8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4b1eae5648884b61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C89C6-A8BC-467B-9391-170A0E7B1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698</Words>
  <Characters>4190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14</cp:revision>
  <cp:lastPrinted>2019-02-06T12:12:00Z</cp:lastPrinted>
  <dcterms:created xsi:type="dcterms:W3CDTF">2021-12-06T12:58:00Z</dcterms:created>
  <dcterms:modified xsi:type="dcterms:W3CDTF">2022-01-28T10:47:00Z</dcterms:modified>
</cp:coreProperties>
</file>